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8FC0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748FC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4" w14:textId="77777777" w:rsidR="00C44B8B" w:rsidRPr="0052681C" w:rsidRDefault="00E315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315B8">
              <w:rPr>
                <w:b/>
                <w:sz w:val="26"/>
                <w:szCs w:val="26"/>
              </w:rPr>
              <w:t>202A_116</w:t>
            </w:r>
          </w:p>
        </w:tc>
      </w:tr>
      <w:tr w:rsidR="00C44B8B" w:rsidRPr="0052681C" w14:paraId="1748FC0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FC07" w14:textId="77777777" w:rsidR="00C44B8B" w:rsidRPr="0052681C" w:rsidRDefault="0047563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2225362</w:t>
            </w:r>
          </w:p>
        </w:tc>
      </w:tr>
    </w:tbl>
    <w:p w14:paraId="1748FC0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748FC0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748FC0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748FC0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748FC0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748FC0E" w14:textId="77777777" w:rsidR="00C44B8B" w:rsidRPr="0052681C" w:rsidRDefault="00C44B8B" w:rsidP="00C44B8B"/>
    <w:p w14:paraId="1748FC0F" w14:textId="77777777" w:rsidR="00C44B8B" w:rsidRPr="0052681C" w:rsidRDefault="00C44B8B" w:rsidP="00C44B8B"/>
    <w:p w14:paraId="1748FC10" w14:textId="77777777" w:rsidR="00C44B8B" w:rsidRPr="0052681C" w:rsidRDefault="00C44B8B" w:rsidP="00C44B8B"/>
    <w:p w14:paraId="1748FC1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748FC1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748FC13" w14:textId="77777777" w:rsidR="00612811" w:rsidRPr="00E315B8" w:rsidRDefault="00C549E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230C0">
        <w:rPr>
          <w:b/>
          <w:sz w:val="26"/>
          <w:szCs w:val="26"/>
        </w:rPr>
        <w:t>Зажим соединительный СОАС-95-2А</w:t>
      </w:r>
      <w:r>
        <w:rPr>
          <w:b/>
          <w:sz w:val="26"/>
          <w:szCs w:val="26"/>
        </w:rPr>
        <w:t>)</w:t>
      </w:r>
      <w:r w:rsidR="00E27C1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315B8">
        <w:rPr>
          <w:b/>
          <w:sz w:val="26"/>
          <w:szCs w:val="26"/>
        </w:rPr>
        <w:t xml:space="preserve"> </w:t>
      </w:r>
      <w:r w:rsidR="00AA670B" w:rsidRPr="00E27C1A">
        <w:rPr>
          <w:b/>
          <w:sz w:val="26"/>
          <w:szCs w:val="26"/>
          <w:u w:val="single"/>
        </w:rPr>
        <w:t>202</w:t>
      </w:r>
      <w:r w:rsidR="00AA670B" w:rsidRPr="00E27C1A">
        <w:rPr>
          <w:b/>
          <w:sz w:val="26"/>
          <w:szCs w:val="26"/>
          <w:u w:val="single"/>
          <w:lang w:val="en-US"/>
        </w:rPr>
        <w:t>A</w:t>
      </w:r>
    </w:p>
    <w:p w14:paraId="1748FC1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748FC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748FC16" w14:textId="77777777" w:rsidR="00735EEC" w:rsidRDefault="00641E44" w:rsidP="00735EEC">
      <w:pPr>
        <w:tabs>
          <w:tab w:val="left" w:pos="1134"/>
        </w:tabs>
        <w:ind w:firstLine="709"/>
        <w:rPr>
          <w:sz w:val="24"/>
          <w:szCs w:val="24"/>
        </w:rPr>
      </w:pPr>
      <w:r w:rsidRPr="00367D6D">
        <w:rPr>
          <w:sz w:val="24"/>
          <w:szCs w:val="24"/>
        </w:rPr>
        <w:t xml:space="preserve">Технические требования, характеристики </w:t>
      </w:r>
      <w:r w:rsidR="00770408" w:rsidRPr="00367D6D">
        <w:rPr>
          <w:sz w:val="24"/>
          <w:szCs w:val="24"/>
        </w:rPr>
        <w:t>линейной арматуры и гасителей вибрации</w:t>
      </w:r>
      <w:r w:rsidR="004F4E9E" w:rsidRPr="00367D6D">
        <w:rPr>
          <w:sz w:val="24"/>
          <w:szCs w:val="24"/>
        </w:rPr>
        <w:t xml:space="preserve"> должны соответствовать параметрам </w:t>
      </w:r>
      <w:r w:rsidR="00397E6A">
        <w:rPr>
          <w:sz w:val="24"/>
          <w:szCs w:val="24"/>
        </w:rPr>
        <w:t>ТУ 3449-009-4006454 «Зажим соединительный СОАС овальный</w:t>
      </w:r>
      <w:r w:rsidR="00735EEC" w:rsidRPr="00367D6D">
        <w:rPr>
          <w:sz w:val="24"/>
          <w:szCs w:val="24"/>
        </w:rPr>
        <w:t>».</w:t>
      </w:r>
    </w:p>
    <w:p w14:paraId="1748FC17" w14:textId="77777777" w:rsidR="000230C0" w:rsidRPr="00367D6D" w:rsidRDefault="000230C0" w:rsidP="00735EEC">
      <w:pPr>
        <w:tabs>
          <w:tab w:val="left" w:pos="1134"/>
        </w:tabs>
        <w:ind w:firstLine="709"/>
        <w:rPr>
          <w:sz w:val="24"/>
          <w:szCs w:val="24"/>
        </w:rPr>
      </w:pPr>
    </w:p>
    <w:p w14:paraId="1748FC18" w14:textId="77777777" w:rsidR="001B7403" w:rsidRDefault="009E7764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pict w14:anchorId="1748FC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kachate.ru/pars_docs/refs/155/154523/154523_html_efd0f6b.gif" style="width:234.75pt;height:36.75pt;visibility:visible;mso-wrap-style:square">
            <v:imagedata r:id="rId11" o:title="154523_html_efd0f6b"/>
          </v:shape>
        </w:pict>
      </w:r>
    </w:p>
    <w:p w14:paraId="1748FC19" w14:textId="77777777" w:rsidR="001B7403" w:rsidRDefault="001B7403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p w14:paraId="1748FC1A" w14:textId="77777777" w:rsidR="000230C0" w:rsidRDefault="000230C0" w:rsidP="006D535F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tbl>
      <w:tblPr>
        <w:tblW w:w="873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00"/>
        <w:gridCol w:w="2915"/>
        <w:gridCol w:w="2915"/>
      </w:tblGrid>
      <w:tr w:rsidR="000230C0" w:rsidRPr="000230C0" w14:paraId="1748FC1E" w14:textId="77777777" w:rsidTr="006D535F">
        <w:trPr>
          <w:trHeight w:val="216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1748FC1B" w14:textId="77777777" w:rsidR="000230C0" w:rsidRPr="000230C0" w:rsidRDefault="000230C0" w:rsidP="006D535F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0230C0">
              <w:rPr>
                <w:sz w:val="24"/>
                <w:szCs w:val="24"/>
              </w:rPr>
              <w:br/>
              <w:t>Марка провода</w:t>
            </w:r>
          </w:p>
        </w:tc>
        <w:tc>
          <w:tcPr>
            <w:tcW w:w="2915" w:type="dxa"/>
            <w:vAlign w:val="center"/>
            <w:hideMark/>
          </w:tcPr>
          <w:p w14:paraId="1748FC1C" w14:textId="77777777" w:rsidR="000230C0" w:rsidRPr="000230C0" w:rsidRDefault="000230C0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0230C0">
              <w:rPr>
                <w:sz w:val="24"/>
                <w:szCs w:val="24"/>
              </w:rPr>
              <w:t>Марка соединителя</w:t>
            </w:r>
          </w:p>
        </w:tc>
        <w:tc>
          <w:tcPr>
            <w:tcW w:w="2915" w:type="dxa"/>
            <w:vAlign w:val="center"/>
            <w:hideMark/>
          </w:tcPr>
          <w:p w14:paraId="1748FC1D" w14:textId="77777777" w:rsidR="000230C0" w:rsidRPr="000230C0" w:rsidRDefault="000230C0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0230C0">
              <w:rPr>
                <w:sz w:val="24"/>
                <w:szCs w:val="24"/>
              </w:rPr>
              <w:br/>
            </w:r>
            <w:r w:rsidR="00E27C1A" w:rsidRPr="00D97D29">
              <w:rPr>
                <w:sz w:val="24"/>
                <w:szCs w:val="24"/>
              </w:rPr>
              <w:t xml:space="preserve">Тип приспособления </w:t>
            </w:r>
            <w:r w:rsidR="00E27C1A">
              <w:rPr>
                <w:sz w:val="24"/>
                <w:szCs w:val="24"/>
              </w:rPr>
              <w:t>для скручивания проводов в овальном соединителе</w:t>
            </w:r>
          </w:p>
        </w:tc>
      </w:tr>
      <w:tr w:rsidR="000230C0" w:rsidRPr="000230C0" w14:paraId="1748FC22" w14:textId="77777777" w:rsidTr="006D535F">
        <w:trPr>
          <w:trHeight w:val="164"/>
          <w:tblCellSpacing w:w="0" w:type="dxa"/>
          <w:jc w:val="center"/>
        </w:trPr>
        <w:tc>
          <w:tcPr>
            <w:tcW w:w="2900" w:type="dxa"/>
            <w:vAlign w:val="center"/>
            <w:hideMark/>
          </w:tcPr>
          <w:p w14:paraId="1748FC1F" w14:textId="77777777" w:rsidR="000230C0" w:rsidRPr="000230C0" w:rsidRDefault="000230C0" w:rsidP="006D535F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  <w:r w:rsidRPr="000230C0">
              <w:rPr>
                <w:sz w:val="24"/>
                <w:szCs w:val="24"/>
              </w:rPr>
              <w:br/>
              <w:t>А-95</w:t>
            </w:r>
          </w:p>
        </w:tc>
        <w:tc>
          <w:tcPr>
            <w:tcW w:w="2915" w:type="dxa"/>
            <w:vAlign w:val="center"/>
            <w:hideMark/>
          </w:tcPr>
          <w:p w14:paraId="1748FC20" w14:textId="77777777" w:rsidR="000230C0" w:rsidRPr="000230C0" w:rsidRDefault="000230C0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0230C0">
              <w:rPr>
                <w:sz w:val="24"/>
                <w:szCs w:val="24"/>
              </w:rPr>
              <w:t>СОАС-95-2А</w:t>
            </w:r>
          </w:p>
        </w:tc>
        <w:tc>
          <w:tcPr>
            <w:tcW w:w="2915" w:type="dxa"/>
            <w:vAlign w:val="center"/>
            <w:hideMark/>
          </w:tcPr>
          <w:p w14:paraId="1748FC21" w14:textId="77777777" w:rsidR="000230C0" w:rsidRPr="000230C0" w:rsidRDefault="00E27C1A" w:rsidP="006D535F">
            <w:pPr>
              <w:ind w:firstLine="0"/>
              <w:jc w:val="center"/>
              <w:rPr>
                <w:sz w:val="24"/>
                <w:szCs w:val="24"/>
              </w:rPr>
            </w:pPr>
            <w:r w:rsidRPr="00E27C1A">
              <w:rPr>
                <w:sz w:val="24"/>
                <w:szCs w:val="24"/>
              </w:rPr>
              <w:t>МИ-230А</w:t>
            </w:r>
          </w:p>
        </w:tc>
      </w:tr>
    </w:tbl>
    <w:p w14:paraId="1748FC23" w14:textId="77777777" w:rsidR="000230C0" w:rsidRDefault="000230C0" w:rsidP="001B7403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748FC24" w14:textId="77777777" w:rsidR="000230C0" w:rsidRDefault="000230C0" w:rsidP="001B7403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748FC25" w14:textId="77777777" w:rsidR="000230C0" w:rsidRDefault="000230C0" w:rsidP="001B7403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748FC2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748FC2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748FC28" w14:textId="77777777" w:rsidR="00B949B7" w:rsidRPr="0052681C" w:rsidRDefault="00B949B7" w:rsidP="00B949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748FC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48FC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48FC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48FC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48FC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48FC2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748FC2F" w14:textId="7ED661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776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748FC30" w14:textId="2972CCD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606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748FC3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549E2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748FC32" w14:textId="77777777" w:rsidR="00DE0C6D" w:rsidRPr="0052681C" w:rsidRDefault="00843900" w:rsidP="00397E6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748FC3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748FC34" w14:textId="77777777" w:rsidR="00735EEC" w:rsidRPr="00131F58" w:rsidRDefault="00397E6A" w:rsidP="00735EE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3449-009-4006454 «Зажим соединительный СОАС овальный</w:t>
      </w:r>
      <w:r w:rsidR="00735EEC" w:rsidRPr="00B949B7">
        <w:rPr>
          <w:sz w:val="24"/>
          <w:szCs w:val="24"/>
        </w:rPr>
        <w:t>»</w:t>
      </w:r>
      <w:r w:rsidR="00133D4B">
        <w:rPr>
          <w:sz w:val="24"/>
          <w:szCs w:val="24"/>
        </w:rPr>
        <w:t>;</w:t>
      </w:r>
    </w:p>
    <w:p w14:paraId="1748FC3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748FC3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748FC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48FC3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748FC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48FC3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48FC3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748FC3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748FC3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33D4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748FC3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48FC3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748FC4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3D4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48FC4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8FC4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748FC4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748FC4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8FC4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748FC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48FC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748FC4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48FC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48FC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48FC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48FC4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48FC4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748FC4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48FC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748FC5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748FC5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48FC52" w14:textId="77777777" w:rsidR="00562D55" w:rsidRPr="0052681C" w:rsidRDefault="00562D55" w:rsidP="00451C4D">
      <w:pPr>
        <w:rPr>
          <w:sz w:val="26"/>
          <w:szCs w:val="26"/>
        </w:rPr>
      </w:pPr>
    </w:p>
    <w:p w14:paraId="1748FC53" w14:textId="77777777" w:rsidR="001D6900" w:rsidRPr="0052681C" w:rsidRDefault="001D6900" w:rsidP="00451C4D">
      <w:pPr>
        <w:rPr>
          <w:sz w:val="26"/>
          <w:szCs w:val="26"/>
        </w:rPr>
      </w:pPr>
    </w:p>
    <w:p w14:paraId="1748FC54" w14:textId="77777777" w:rsidR="004A2665" w:rsidRPr="0052681C" w:rsidRDefault="004A2665" w:rsidP="00451C4D">
      <w:pPr>
        <w:rPr>
          <w:sz w:val="26"/>
          <w:szCs w:val="26"/>
        </w:rPr>
      </w:pPr>
    </w:p>
    <w:p w14:paraId="1748FC5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48FC5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748FC5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8FC5B" w14:textId="77777777" w:rsidR="00AA73E2" w:rsidRDefault="00AA73E2">
      <w:r>
        <w:separator/>
      </w:r>
    </w:p>
  </w:endnote>
  <w:endnote w:type="continuationSeparator" w:id="0">
    <w:p w14:paraId="1748FC5C" w14:textId="77777777" w:rsidR="00AA73E2" w:rsidRDefault="00AA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8FC59" w14:textId="77777777" w:rsidR="00AA73E2" w:rsidRDefault="00AA73E2">
      <w:r>
        <w:separator/>
      </w:r>
    </w:p>
  </w:footnote>
  <w:footnote w:type="continuationSeparator" w:id="0">
    <w:p w14:paraId="1748FC5A" w14:textId="77777777" w:rsidR="00AA73E2" w:rsidRDefault="00AA7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8FC5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748FC5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6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0C0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D4B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0F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403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67D6D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E6A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E4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3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9CC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FC5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35F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989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EC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7050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C7EA0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764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067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3E2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157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9B7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3DA"/>
    <w:rsid w:val="00BE0260"/>
    <w:rsid w:val="00BE2C21"/>
    <w:rsid w:val="00BE3234"/>
    <w:rsid w:val="00BE3435"/>
    <w:rsid w:val="00BE5B63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F77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9E2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29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C1A"/>
    <w:rsid w:val="00E304A8"/>
    <w:rsid w:val="00E306DA"/>
    <w:rsid w:val="00E315B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F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748FC02"/>
  <w15:docId w15:val="{004C1E95-A406-41F2-BD00-651E167D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60BF-3B7B-464B-8DDE-795E21A51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93CAC-595C-40D6-8EA0-F97A22E0D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17226-4FBF-4C0F-AEF3-7F16493AA7E7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00D68A8-EAD6-4B2B-9BA7-E7F29FD0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19</cp:revision>
  <cp:lastPrinted>2010-09-30T13:29:00Z</cp:lastPrinted>
  <dcterms:created xsi:type="dcterms:W3CDTF">2015-04-08T08:50:00Z</dcterms:created>
  <dcterms:modified xsi:type="dcterms:W3CDTF">2015-09-02T11:59:00Z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